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Daniely de Paula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Daniely de Paula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165CBD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8C0" w:rsidRDefault="00C648C0">
      <w:r>
        <w:separator/>
      </w:r>
    </w:p>
  </w:endnote>
  <w:endnote w:type="continuationSeparator" w:id="0">
    <w:p w:rsidR="00C648C0" w:rsidRDefault="00C6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8C0" w:rsidRDefault="00C648C0">
      <w:r>
        <w:separator/>
      </w:r>
    </w:p>
  </w:footnote>
  <w:footnote w:type="continuationSeparator" w:id="0">
    <w:p w:rsidR="00C648C0" w:rsidRDefault="00C64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6B8423FF" wp14:editId="4765CE1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279F59B0" wp14:editId="274083E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71116CB7" wp14:editId="448497F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65CBD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648C0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2015-08-18T15:39:00Z</dcterms:created>
  <dcterms:modified xsi:type="dcterms:W3CDTF">2015-08-18T15:39:00Z</dcterms:modified>
</cp:coreProperties>
</file>